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E20" w:rsidRDefault="00607E20" w:rsidP="00607E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Laurence GEFFE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607E20" w:rsidRDefault="00607E20" w:rsidP="00607E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7E20" w:rsidRDefault="00607E20" w:rsidP="00607E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7E20" w:rsidRDefault="00607E20" w:rsidP="00607E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Sawbridgeworth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07E20" w:rsidRDefault="00607E20" w:rsidP="00607E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Hertfordshire, into land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Heyron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07E20" w:rsidRDefault="00607E20" w:rsidP="00607E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21-406)</w:t>
      </w:r>
    </w:p>
    <w:p w:rsidR="00607E20" w:rsidRDefault="00607E20" w:rsidP="00607E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7E20" w:rsidRDefault="00607E20" w:rsidP="00607E20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07E20" w:rsidRDefault="00607E20" w:rsidP="00607E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June 2016</w:t>
      </w:r>
    </w:p>
    <w:p w:rsidR="006B2F86" w:rsidRPr="00607E20" w:rsidRDefault="00607E2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607E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E20" w:rsidRDefault="00607E20" w:rsidP="00E71FC3">
      <w:pPr>
        <w:spacing w:after="0" w:line="240" w:lineRule="auto"/>
      </w:pPr>
      <w:r>
        <w:separator/>
      </w:r>
    </w:p>
  </w:endnote>
  <w:endnote w:type="continuationSeparator" w:id="0">
    <w:p w:rsidR="00607E20" w:rsidRDefault="00607E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E20" w:rsidRDefault="00607E20" w:rsidP="00E71FC3">
      <w:pPr>
        <w:spacing w:after="0" w:line="240" w:lineRule="auto"/>
      </w:pPr>
      <w:r>
        <w:separator/>
      </w:r>
    </w:p>
  </w:footnote>
  <w:footnote w:type="continuationSeparator" w:id="0">
    <w:p w:rsidR="00607E20" w:rsidRDefault="00607E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E20"/>
    <w:rsid w:val="00607E2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8003D"/>
  <w15:chartTrackingRefBased/>
  <w15:docId w15:val="{2A89E4B2-A342-41C7-93E3-A75A71E4A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4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2016-06-14T16:31:00Z</dcterms:created>
  <dcterms:modified xsi:type="dcterms:W3CDTF">2016-06-14T16:32:00Z</dcterms:modified>
</cp:coreProperties>
</file>